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BA0C8" w14:textId="77777777" w:rsidR="007F5091" w:rsidRDefault="007F5091" w:rsidP="007F50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BERNARD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12C3FA97" w14:textId="77777777" w:rsidR="007F5091" w:rsidRDefault="007F5091" w:rsidP="007F50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Coventry. Goldsmith.</w:t>
      </w:r>
    </w:p>
    <w:p w14:paraId="037135D8" w14:textId="77777777" w:rsidR="007F5091" w:rsidRDefault="007F5091" w:rsidP="007F5091">
      <w:pPr>
        <w:pStyle w:val="NoSpacing"/>
        <w:rPr>
          <w:rFonts w:cs="Times New Roman"/>
          <w:szCs w:val="24"/>
        </w:rPr>
      </w:pPr>
    </w:p>
    <w:p w14:paraId="292B61C8" w14:textId="77777777" w:rsidR="007F5091" w:rsidRDefault="007F5091" w:rsidP="007F5091">
      <w:pPr>
        <w:pStyle w:val="NoSpacing"/>
        <w:rPr>
          <w:rFonts w:cs="Times New Roman"/>
          <w:szCs w:val="24"/>
        </w:rPr>
      </w:pPr>
    </w:p>
    <w:p w14:paraId="005305FC" w14:textId="77777777" w:rsidR="007F5091" w:rsidRDefault="007F5091" w:rsidP="007F50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1422</w:t>
      </w:r>
      <w:r>
        <w:rPr>
          <w:rFonts w:cs="Times New Roman"/>
          <w:szCs w:val="24"/>
        </w:rPr>
        <w:tab/>
        <w:t>He made a plaint of debt against William Gerard of Coventry,</w:t>
      </w:r>
    </w:p>
    <w:p w14:paraId="0C193D3D" w14:textId="77777777" w:rsidR="007F5091" w:rsidRDefault="007F5091" w:rsidP="007F50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bladesmith(q.v.).</w:t>
      </w:r>
    </w:p>
    <w:p w14:paraId="3F4EF27A" w14:textId="77777777" w:rsidR="007F5091" w:rsidRDefault="007F5091" w:rsidP="007F5091">
      <w:pPr>
        <w:pStyle w:val="NoSpacing"/>
        <w:spacing w:before="24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B35EB">
          <w:rPr>
            <w:rStyle w:val="Hyperlink"/>
            <w:rFonts w:cs="Times New Roman"/>
            <w:szCs w:val="24"/>
          </w:rPr>
          <w:t>http://aalt.law.uh.edu/Indices/CP40Indices/CP40no647/CP40no647Pl.htm</w:t>
        </w:r>
      </w:hyperlink>
      <w:r>
        <w:rPr>
          <w:rFonts w:cs="Times New Roman"/>
          <w:szCs w:val="24"/>
        </w:rPr>
        <w:t xml:space="preserve"> )</w:t>
      </w:r>
    </w:p>
    <w:p w14:paraId="52B905B5" w14:textId="77777777" w:rsidR="007F5091" w:rsidRDefault="007F5091" w:rsidP="007F5091">
      <w:pPr>
        <w:pStyle w:val="NoSpacing"/>
        <w:spacing w:before="240"/>
        <w:rPr>
          <w:rFonts w:cs="Times New Roman"/>
          <w:szCs w:val="24"/>
        </w:rPr>
      </w:pPr>
    </w:p>
    <w:p w14:paraId="1F1CC1AE" w14:textId="77777777" w:rsidR="007F5091" w:rsidRDefault="007F5091" w:rsidP="007F5091">
      <w:pPr>
        <w:pStyle w:val="NoSpacing"/>
        <w:spacing w:before="240"/>
        <w:rPr>
          <w:rFonts w:cs="Times New Roman"/>
          <w:szCs w:val="24"/>
        </w:rPr>
      </w:pPr>
    </w:p>
    <w:p w14:paraId="2D3EEA48" w14:textId="77777777" w:rsidR="007F5091" w:rsidRDefault="007F5091" w:rsidP="007F5091">
      <w:pPr>
        <w:pStyle w:val="NoSpacing"/>
      </w:pPr>
      <w:r>
        <w:t>22 March 2023</w:t>
      </w:r>
    </w:p>
    <w:p w14:paraId="127D160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54FEB" w14:textId="77777777" w:rsidR="007F5091" w:rsidRDefault="007F5091" w:rsidP="009139A6">
      <w:r>
        <w:separator/>
      </w:r>
    </w:p>
  </w:endnote>
  <w:endnote w:type="continuationSeparator" w:id="0">
    <w:p w14:paraId="4B7222AB" w14:textId="77777777" w:rsidR="007F5091" w:rsidRDefault="007F50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293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D64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39E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27DE1" w14:textId="77777777" w:rsidR="007F5091" w:rsidRDefault="007F5091" w:rsidP="009139A6">
      <w:r>
        <w:separator/>
      </w:r>
    </w:p>
  </w:footnote>
  <w:footnote w:type="continuationSeparator" w:id="0">
    <w:p w14:paraId="134E5D65" w14:textId="77777777" w:rsidR="007F5091" w:rsidRDefault="007F50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EE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CEB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D9F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091"/>
    <w:rsid w:val="000666E0"/>
    <w:rsid w:val="002510B7"/>
    <w:rsid w:val="005C130B"/>
    <w:rsid w:val="007F509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422BA"/>
  <w15:chartTrackingRefBased/>
  <w15:docId w15:val="{7034A121-0D30-4E84-9B9B-FB2AD124B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F50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2023-03-23T11:47:00Z</dcterms:created>
  <dcterms:modified xsi:type="dcterms:W3CDTF">2023-03-23T11:47:00Z</dcterms:modified>
</cp:coreProperties>
</file>